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62D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 die Bestimmungen des V</w:t>
      </w:r>
      <w:r w:rsidRPr="00693E4D">
        <w:rPr>
          <w:rFonts w:ascii="DB Office" w:hAnsi="DB Office"/>
          <w:sz w:val="22"/>
        </w:rPr>
        <w:t>ertrages sicher zu stellen.</w:t>
      </w:r>
    </w:p>
    <w:p w14:paraId="61A29C53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0781A6D3" w14:textId="77777777" w:rsidTr="00422F01">
        <w:trPr>
          <w:trHeight w:val="775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FF49" w14:textId="77777777" w:rsidR="00693E4D" w:rsidRPr="008C46D7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color w:val="808080" w:themeColor="background1" w:themeShade="80"/>
              </w:rPr>
            </w:pPr>
            <w:r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 xml:space="preserve">Name </w:t>
            </w:r>
            <w:r w:rsidR="001F4449"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>und Adresse des Nach</w:t>
            </w:r>
            <w:r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>unternehmers</w:t>
            </w:r>
            <w:r w:rsidR="00061662"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>,</w:t>
            </w:r>
            <w:r w:rsidR="00061662"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2E9" w14:textId="77777777" w:rsidR="00693E4D" w:rsidRPr="008C46D7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</w:pPr>
            <w:r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D99" w14:textId="77777777" w:rsidR="005A458C" w:rsidRDefault="005A458C" w:rsidP="00B3505E">
            <w:pPr>
              <w:spacing w:after="0"/>
              <w:jc w:val="center"/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</w:pPr>
          </w:p>
          <w:p w14:paraId="3F5052B4" w14:textId="3130CD90" w:rsidR="00693E4D" w:rsidRPr="008C46D7" w:rsidRDefault="005A458C" w:rsidP="00B3505E">
            <w:pPr>
              <w:spacing w:after="0"/>
              <w:jc w:val="center"/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</w:pPr>
            <w:r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 xml:space="preserve">Geschätzter Anteil </w:t>
            </w:r>
            <w:r w:rsidR="00693E4D" w:rsidRPr="008C46D7">
              <w:rPr>
                <w:rFonts w:ascii="DB Office" w:hAnsi="DB Office"/>
                <w:b/>
                <w:bCs/>
                <w:color w:val="808080" w:themeColor="background1" w:themeShade="80"/>
                <w:sz w:val="22"/>
              </w:rPr>
              <w:t>in %</w:t>
            </w:r>
          </w:p>
        </w:tc>
      </w:tr>
      <w:tr w:rsidR="00693E4D" w:rsidRPr="00693E4D" w14:paraId="1AC049D3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66C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F6DBE6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4A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F57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28AE7ACB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F4D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0AAAF5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981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B04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DBF0FAF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F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A12AAB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FB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9C5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6FC3C22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39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21304B6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4D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CF5B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171A8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CA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650D63E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8C4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D4A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5C186344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A2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D02EC5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B0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05D3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30DE6E78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F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CC8913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0D1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6780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122BA3A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CAA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30AC744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71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ABE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2F3131B4" w14:textId="77777777" w:rsidR="00F27F1A" w:rsidRDefault="00F27F1A" w:rsidP="00693E4D">
      <w:pPr>
        <w:rPr>
          <w:rFonts w:ascii="DB Office" w:hAnsi="DB Office"/>
        </w:rPr>
      </w:pPr>
    </w:p>
    <w:p w14:paraId="40685F91" w14:textId="5FB28D90" w:rsidR="005866AF" w:rsidRPr="00206C5C" w:rsidRDefault="00A15D7C" w:rsidP="00693E4D">
      <w:pP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Hersteller und Distributoren sind nicht in der Nachunternehmerliste aufzuführen.</w:t>
      </w:r>
    </w:p>
    <w:sectPr w:rsidR="005866AF" w:rsidRPr="00206C5C" w:rsidSect="00801377">
      <w:headerReference w:type="default" r:id="rId11"/>
      <w:footerReference w:type="default" r:id="rId12"/>
      <w:pgSz w:w="11907" w:h="16840" w:code="9"/>
      <w:pgMar w:top="2268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97F7" w14:textId="77777777" w:rsidR="00E72312" w:rsidRDefault="00E72312">
      <w:r>
        <w:separator/>
      </w:r>
    </w:p>
  </w:endnote>
  <w:endnote w:type="continuationSeparator" w:id="0">
    <w:p w14:paraId="34271BE5" w14:textId="77777777" w:rsidR="00E72312" w:rsidRDefault="00E7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27BEE" w14:textId="0C170028" w:rsidR="00A16B91" w:rsidRPr="0001271E" w:rsidRDefault="00A16B91" w:rsidP="00A16B91">
    <w:pPr>
      <w:pStyle w:val="Fuzeile"/>
      <w:rPr>
        <w:sz w:val="16"/>
        <w:szCs w:val="16"/>
      </w:rPr>
    </w:pPr>
    <w:bookmarkStart w:id="0" w:name="VV_VORGANGSNUMMER"/>
    <w:bookmarkEnd w:id="0"/>
    <w:r w:rsidRPr="00CF7F94">
      <w:tab/>
    </w:r>
    <w:r w:rsidRPr="0001271E">
      <w:rPr>
        <w:sz w:val="16"/>
        <w:szCs w:val="16"/>
      </w:rPr>
      <w:t xml:space="preserve">Seite </w:t>
    </w:r>
    <w:r w:rsidRPr="0001271E">
      <w:rPr>
        <w:sz w:val="16"/>
        <w:szCs w:val="16"/>
      </w:rPr>
      <w:fldChar w:fldCharType="begin"/>
    </w:r>
    <w:r w:rsidRPr="0001271E">
      <w:rPr>
        <w:sz w:val="16"/>
        <w:szCs w:val="16"/>
      </w:rPr>
      <w:instrText xml:space="preserve"> PAGE </w:instrText>
    </w:r>
    <w:r w:rsidRPr="0001271E">
      <w:rPr>
        <w:sz w:val="16"/>
        <w:szCs w:val="16"/>
      </w:rPr>
      <w:fldChar w:fldCharType="separate"/>
    </w:r>
    <w:r w:rsidR="00323D37" w:rsidRPr="0001271E">
      <w:rPr>
        <w:noProof/>
        <w:sz w:val="16"/>
        <w:szCs w:val="16"/>
      </w:rPr>
      <w:t>1</w:t>
    </w:r>
    <w:r w:rsidRPr="0001271E">
      <w:rPr>
        <w:sz w:val="16"/>
        <w:szCs w:val="16"/>
      </w:rPr>
      <w:fldChar w:fldCharType="end"/>
    </w:r>
    <w:r w:rsidRPr="0001271E">
      <w:rPr>
        <w:sz w:val="16"/>
        <w:szCs w:val="16"/>
      </w:rPr>
      <w:t xml:space="preserve"> von </w:t>
    </w:r>
    <w:r w:rsidR="002F65FE" w:rsidRPr="0001271E">
      <w:rPr>
        <w:sz w:val="16"/>
        <w:szCs w:val="16"/>
      </w:rPr>
      <w:fldChar w:fldCharType="begin"/>
    </w:r>
    <w:r w:rsidR="002F65FE" w:rsidRPr="0001271E">
      <w:rPr>
        <w:sz w:val="16"/>
        <w:szCs w:val="16"/>
      </w:rPr>
      <w:instrText xml:space="preserve"> NUMPAGES </w:instrText>
    </w:r>
    <w:r w:rsidR="002F65FE" w:rsidRPr="0001271E">
      <w:rPr>
        <w:sz w:val="16"/>
        <w:szCs w:val="16"/>
      </w:rPr>
      <w:fldChar w:fldCharType="separate"/>
    </w:r>
    <w:r w:rsidR="00323D37" w:rsidRPr="0001271E">
      <w:rPr>
        <w:noProof/>
        <w:sz w:val="16"/>
        <w:szCs w:val="16"/>
      </w:rPr>
      <w:t>1</w:t>
    </w:r>
    <w:r w:rsidR="002F65FE" w:rsidRPr="0001271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9542" w14:textId="77777777" w:rsidR="00E72312" w:rsidRDefault="00E72312">
      <w:r>
        <w:separator/>
      </w:r>
    </w:p>
  </w:footnote>
  <w:footnote w:type="continuationSeparator" w:id="0">
    <w:p w14:paraId="0AD421A8" w14:textId="77777777" w:rsidR="00E72312" w:rsidRDefault="00E72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4998" w14:textId="64CEF9FD" w:rsidR="00A16B91" w:rsidRDefault="00AA3FEC" w:rsidP="00C33D01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8240" behindDoc="1" locked="0" layoutInCell="1" allowOverlap="1" wp14:anchorId="178DF281" wp14:editId="40BDF146">
              <wp:simplePos x="0" y="0"/>
              <wp:positionH relativeFrom="margin">
                <wp:posOffset>3870960</wp:posOffset>
              </wp:positionH>
              <wp:positionV relativeFrom="page">
                <wp:posOffset>361950</wp:posOffset>
              </wp:positionV>
              <wp:extent cx="2510790" cy="439420"/>
              <wp:effectExtent l="0" t="0" r="3810" b="13970"/>
              <wp:wrapTight wrapText="bothSides">
                <wp:wrapPolygon edited="0">
                  <wp:start x="0" y="0"/>
                  <wp:lineTo x="0" y="21421"/>
                  <wp:lineTo x="21469" y="21421"/>
                  <wp:lineTo x="21469" y="0"/>
                  <wp:lineTo x="0" y="0"/>
                </wp:wrapPolygon>
              </wp:wrapTight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0790" cy="439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14:paraId="10E40FF1" w14:textId="382CE6FC" w:rsidR="00A16B91" w:rsidRPr="0052280D" w:rsidRDefault="00A16B91" w:rsidP="00C57383">
                          <w:pPr>
                            <w:jc w:val="right"/>
                            <w:rPr>
                              <w:rFonts w:ascii="DB Office" w:hAnsi="DB Office"/>
                              <w:sz w:val="20"/>
                            </w:rPr>
                          </w:pPr>
                          <w:r>
                            <w:br/>
                          </w:r>
                          <w:r w:rsidR="00AA3FEC" w:rsidRPr="0052280D">
                            <w:rPr>
                              <w:rFonts w:ascii="DB Office" w:hAnsi="DB Office"/>
                              <w:sz w:val="20"/>
                            </w:rPr>
                            <w:t>Anlage</w:t>
                          </w:r>
                          <w:r w:rsidR="0052280D" w:rsidRPr="0052280D">
                            <w:rPr>
                              <w:rFonts w:ascii="DB Office" w:hAnsi="DB Office"/>
                              <w:sz w:val="20"/>
                            </w:rPr>
                            <w:t xml:space="preserve"> </w:t>
                          </w:r>
                          <w:r w:rsidR="00A15D7C">
                            <w:rPr>
                              <w:rFonts w:ascii="DB Office" w:hAnsi="DB Office"/>
                              <w:sz w:val="20"/>
                            </w:rPr>
                            <w:t>7</w:t>
                          </w:r>
                          <w:r w:rsidR="006E41F8">
                            <w:rPr>
                              <w:rFonts w:ascii="DB Office" w:hAnsi="DB Office"/>
                              <w:sz w:val="20"/>
                            </w:rPr>
                            <w:t xml:space="preserve"> </w:t>
                          </w:r>
                          <w:r w:rsidR="001A6279" w:rsidRPr="0052280D">
                            <w:rPr>
                              <w:rFonts w:ascii="DB Office" w:hAnsi="DB Office"/>
                              <w:sz w:val="20"/>
                            </w:rPr>
                            <w:t xml:space="preserve">zum Vertrag </w:t>
                          </w:r>
                          <w:r w:rsidR="00AA3FEC" w:rsidRPr="0052280D">
                            <w:rPr>
                              <w:rFonts w:ascii="DB Office" w:hAnsi="DB Office"/>
                              <w:sz w:val="20"/>
                            </w:rPr>
                            <w:br/>
                            <w:t>XXXX</w:t>
                          </w:r>
                          <w:r w:rsidR="001A6279" w:rsidRPr="0052280D">
                            <w:rPr>
                              <w:rFonts w:ascii="DB Office" w:hAnsi="DB Office"/>
                              <w:sz w:val="20"/>
                            </w:rPr>
                            <w:t xml:space="preserve"> / </w:t>
                          </w:r>
                          <w:r w:rsidR="00AA3FEC" w:rsidRPr="0052280D">
                            <w:rPr>
                              <w:rFonts w:ascii="DB Office" w:hAnsi="DB Office"/>
                              <w:sz w:val="20"/>
                            </w:rPr>
                            <w:t>XXX</w:t>
                          </w:r>
                          <w:r w:rsidR="001A6279" w:rsidRPr="0052280D">
                            <w:rPr>
                              <w:rFonts w:ascii="DB Office" w:hAnsi="DB Office"/>
                              <w:sz w:val="20"/>
                            </w:rPr>
                            <w:t xml:space="preserve"> / XXXXXX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DF281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304.8pt;margin-top:28.5pt;width:197.7pt;height:34.6pt;z-index:-251658240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" filled="f" stroked="f" strokecolor="aqua" strokeweight="1pt">
              <v:stroke startarrowwidth="narrow" startarrowlength="short" endarrowwidth="narrow" endarrowlength="short"/>
              <v:textbox style="mso-fit-shape-to-text:t" inset="0,0,0,0">
                <w:txbxContent>
                  <w:p w14:paraId="10E40FF1" w14:textId="382CE6FC" w:rsidR="00A16B91" w:rsidRPr="0052280D" w:rsidRDefault="00A16B91" w:rsidP="00C57383">
                    <w:pPr>
                      <w:jc w:val="right"/>
                      <w:rPr>
                        <w:rFonts w:ascii="DB Office" w:hAnsi="DB Office"/>
                        <w:sz w:val="20"/>
                      </w:rPr>
                    </w:pPr>
                    <w:r>
                      <w:br/>
                    </w:r>
                    <w:r w:rsidR="00AA3FEC" w:rsidRPr="0052280D">
                      <w:rPr>
                        <w:rFonts w:ascii="DB Office" w:hAnsi="DB Office"/>
                        <w:sz w:val="20"/>
                      </w:rPr>
                      <w:t>Anlage</w:t>
                    </w:r>
                    <w:r w:rsidR="0052280D" w:rsidRPr="0052280D">
                      <w:rPr>
                        <w:rFonts w:ascii="DB Office" w:hAnsi="DB Office"/>
                        <w:sz w:val="20"/>
                      </w:rPr>
                      <w:t xml:space="preserve"> </w:t>
                    </w:r>
                    <w:r w:rsidR="00A15D7C">
                      <w:rPr>
                        <w:rFonts w:ascii="DB Office" w:hAnsi="DB Office"/>
                        <w:sz w:val="20"/>
                      </w:rPr>
                      <w:t>7</w:t>
                    </w:r>
                    <w:r w:rsidR="006E41F8">
                      <w:rPr>
                        <w:rFonts w:ascii="DB Office" w:hAnsi="DB Office"/>
                        <w:sz w:val="20"/>
                      </w:rPr>
                      <w:t xml:space="preserve"> </w:t>
                    </w:r>
                    <w:r w:rsidR="001A6279" w:rsidRPr="0052280D">
                      <w:rPr>
                        <w:rFonts w:ascii="DB Office" w:hAnsi="DB Office"/>
                        <w:sz w:val="20"/>
                      </w:rPr>
                      <w:t xml:space="preserve">zum Vertrag </w:t>
                    </w:r>
                    <w:r w:rsidR="00AA3FEC" w:rsidRPr="0052280D">
                      <w:rPr>
                        <w:rFonts w:ascii="DB Office" w:hAnsi="DB Office"/>
                        <w:sz w:val="20"/>
                      </w:rPr>
                      <w:br/>
                      <w:t>XXXX</w:t>
                    </w:r>
                    <w:r w:rsidR="001A6279" w:rsidRPr="0052280D">
                      <w:rPr>
                        <w:rFonts w:ascii="DB Office" w:hAnsi="DB Office"/>
                        <w:sz w:val="20"/>
                      </w:rPr>
                      <w:t xml:space="preserve"> / </w:t>
                    </w:r>
                    <w:r w:rsidR="00AA3FEC" w:rsidRPr="0052280D">
                      <w:rPr>
                        <w:rFonts w:ascii="DB Office" w:hAnsi="DB Office"/>
                        <w:sz w:val="20"/>
                      </w:rPr>
                      <w:t>XXX</w:t>
                    </w:r>
                    <w:r w:rsidR="001A6279" w:rsidRPr="0052280D">
                      <w:rPr>
                        <w:rFonts w:ascii="DB Office" w:hAnsi="DB Office"/>
                        <w:sz w:val="20"/>
                      </w:rPr>
                      <w:t xml:space="preserve"> / XXXXXX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C33D01">
      <w:rPr>
        <w:sz w:val="26"/>
        <w:szCs w:val="26"/>
      </w:rPr>
      <w:br/>
    </w:r>
    <w:r w:rsidR="00C33D01">
      <w:rPr>
        <w:sz w:val="26"/>
        <w:szCs w:val="26"/>
      </w:rPr>
      <w:br/>
    </w:r>
  </w:p>
  <w:p w14:paraId="3CD5459A" w14:textId="77777777" w:rsidR="00C33D01" w:rsidRPr="00C33D01" w:rsidRDefault="00C33D01" w:rsidP="00C33D01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14:paraId="5CDC08AC" w14:textId="77777777" w:rsidR="00A16B91" w:rsidRDefault="00A16B91" w:rsidP="00A16B91">
    <w:pPr>
      <w:pStyle w:val="Kopfzeile2"/>
    </w:pPr>
  </w:p>
  <w:p w14:paraId="0045A5A0" w14:textId="77777777" w:rsidR="00A16B91" w:rsidRPr="00C33D01" w:rsidRDefault="00A16B91" w:rsidP="00C33D01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1.0</w:t>
    </w:r>
    <w:r w:rsidRPr="00C33D01">
      <w:rPr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917399031">
    <w:abstractNumId w:val="10"/>
  </w:num>
  <w:num w:numId="2" w16cid:durableId="1532187560">
    <w:abstractNumId w:val="9"/>
  </w:num>
  <w:num w:numId="3" w16cid:durableId="1670719230">
    <w:abstractNumId w:val="7"/>
  </w:num>
  <w:num w:numId="4" w16cid:durableId="1960069112">
    <w:abstractNumId w:val="6"/>
  </w:num>
  <w:num w:numId="5" w16cid:durableId="1806119915">
    <w:abstractNumId w:val="28"/>
  </w:num>
  <w:num w:numId="6" w16cid:durableId="1943762995">
    <w:abstractNumId w:val="13"/>
  </w:num>
  <w:num w:numId="7" w16cid:durableId="667901679">
    <w:abstractNumId w:val="33"/>
  </w:num>
  <w:num w:numId="8" w16cid:durableId="2088920784">
    <w:abstractNumId w:val="35"/>
  </w:num>
  <w:num w:numId="9" w16cid:durableId="489446367">
    <w:abstractNumId w:val="18"/>
  </w:num>
  <w:num w:numId="10" w16cid:durableId="2118866223">
    <w:abstractNumId w:val="30"/>
  </w:num>
  <w:num w:numId="11" w16cid:durableId="1284849947">
    <w:abstractNumId w:val="15"/>
  </w:num>
  <w:num w:numId="12" w16cid:durableId="873857139">
    <w:abstractNumId w:val="20"/>
  </w:num>
  <w:num w:numId="13" w16cid:durableId="106389519">
    <w:abstractNumId w:val="29"/>
  </w:num>
  <w:num w:numId="14" w16cid:durableId="220481908">
    <w:abstractNumId w:val="25"/>
  </w:num>
  <w:num w:numId="15" w16cid:durableId="697043215">
    <w:abstractNumId w:val="5"/>
  </w:num>
  <w:num w:numId="16" w16cid:durableId="1867256001">
    <w:abstractNumId w:val="4"/>
  </w:num>
  <w:num w:numId="17" w16cid:durableId="1522628538">
    <w:abstractNumId w:val="8"/>
  </w:num>
  <w:num w:numId="18" w16cid:durableId="2088459461">
    <w:abstractNumId w:val="3"/>
  </w:num>
  <w:num w:numId="19" w16cid:durableId="1208106343">
    <w:abstractNumId w:val="2"/>
  </w:num>
  <w:num w:numId="20" w16cid:durableId="558253163">
    <w:abstractNumId w:val="1"/>
  </w:num>
  <w:num w:numId="21" w16cid:durableId="72244733">
    <w:abstractNumId w:val="0"/>
  </w:num>
  <w:num w:numId="22" w16cid:durableId="952707153">
    <w:abstractNumId w:val="37"/>
  </w:num>
  <w:num w:numId="23" w16cid:durableId="1280378173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986477868">
    <w:abstractNumId w:val="19"/>
  </w:num>
  <w:num w:numId="25" w16cid:durableId="878512678">
    <w:abstractNumId w:val="36"/>
  </w:num>
  <w:num w:numId="26" w16cid:durableId="890851473">
    <w:abstractNumId w:val="38"/>
  </w:num>
  <w:num w:numId="27" w16cid:durableId="1855336219">
    <w:abstractNumId w:val="32"/>
  </w:num>
  <w:num w:numId="28" w16cid:durableId="922032288">
    <w:abstractNumId w:val="23"/>
  </w:num>
  <w:num w:numId="29" w16cid:durableId="1526167808">
    <w:abstractNumId w:val="21"/>
  </w:num>
  <w:num w:numId="30" w16cid:durableId="1684430075">
    <w:abstractNumId w:val="31"/>
  </w:num>
  <w:num w:numId="31" w16cid:durableId="331295113">
    <w:abstractNumId w:val="39"/>
  </w:num>
  <w:num w:numId="32" w16cid:durableId="1931503099">
    <w:abstractNumId w:val="14"/>
  </w:num>
  <w:num w:numId="33" w16cid:durableId="1418406680">
    <w:abstractNumId w:val="24"/>
  </w:num>
  <w:num w:numId="34" w16cid:durableId="775178954">
    <w:abstractNumId w:val="26"/>
  </w:num>
  <w:num w:numId="35" w16cid:durableId="1419643697">
    <w:abstractNumId w:val="12"/>
  </w:num>
  <w:num w:numId="36" w16cid:durableId="1222252946">
    <w:abstractNumId w:val="22"/>
  </w:num>
  <w:num w:numId="37" w16cid:durableId="1022321659">
    <w:abstractNumId w:val="34"/>
  </w:num>
  <w:num w:numId="38" w16cid:durableId="1644895826">
    <w:abstractNumId w:val="27"/>
  </w:num>
  <w:num w:numId="39" w16cid:durableId="1882133841">
    <w:abstractNumId w:val="16"/>
  </w:num>
  <w:num w:numId="40" w16cid:durableId="620916302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1271E"/>
    <w:rsid w:val="00061662"/>
    <w:rsid w:val="000618BE"/>
    <w:rsid w:val="00090267"/>
    <w:rsid w:val="000954F0"/>
    <w:rsid w:val="000A4D5A"/>
    <w:rsid w:val="000B51F7"/>
    <w:rsid w:val="000C30D0"/>
    <w:rsid w:val="000D5CE7"/>
    <w:rsid w:val="000E5A70"/>
    <w:rsid w:val="001275B9"/>
    <w:rsid w:val="001623E7"/>
    <w:rsid w:val="00166891"/>
    <w:rsid w:val="00174747"/>
    <w:rsid w:val="00184B14"/>
    <w:rsid w:val="001879F1"/>
    <w:rsid w:val="001A6073"/>
    <w:rsid w:val="001A6279"/>
    <w:rsid w:val="001A7E4F"/>
    <w:rsid w:val="001B2973"/>
    <w:rsid w:val="001E065B"/>
    <w:rsid w:val="001E4E6C"/>
    <w:rsid w:val="001F4449"/>
    <w:rsid w:val="002006A2"/>
    <w:rsid w:val="00206C5C"/>
    <w:rsid w:val="0023650D"/>
    <w:rsid w:val="00270FF7"/>
    <w:rsid w:val="00274B82"/>
    <w:rsid w:val="002B70C2"/>
    <w:rsid w:val="002C7E74"/>
    <w:rsid w:val="002D4350"/>
    <w:rsid w:val="002F65FE"/>
    <w:rsid w:val="0032010C"/>
    <w:rsid w:val="00323D37"/>
    <w:rsid w:val="00382878"/>
    <w:rsid w:val="00383AB9"/>
    <w:rsid w:val="00384B90"/>
    <w:rsid w:val="003B3061"/>
    <w:rsid w:val="003B4D70"/>
    <w:rsid w:val="003C32D1"/>
    <w:rsid w:val="003D43A7"/>
    <w:rsid w:val="003D68A0"/>
    <w:rsid w:val="003E59B7"/>
    <w:rsid w:val="00415A25"/>
    <w:rsid w:val="00422F01"/>
    <w:rsid w:val="004335A4"/>
    <w:rsid w:val="00441EE7"/>
    <w:rsid w:val="00477952"/>
    <w:rsid w:val="004B3279"/>
    <w:rsid w:val="005006B8"/>
    <w:rsid w:val="00500ED4"/>
    <w:rsid w:val="00501C89"/>
    <w:rsid w:val="0052280D"/>
    <w:rsid w:val="00536528"/>
    <w:rsid w:val="00570CC4"/>
    <w:rsid w:val="00583226"/>
    <w:rsid w:val="005866AF"/>
    <w:rsid w:val="00597591"/>
    <w:rsid w:val="005A3EC8"/>
    <w:rsid w:val="005A458C"/>
    <w:rsid w:val="005A6302"/>
    <w:rsid w:val="005B3F95"/>
    <w:rsid w:val="005E2196"/>
    <w:rsid w:val="005E2BF7"/>
    <w:rsid w:val="005E74AB"/>
    <w:rsid w:val="005F0482"/>
    <w:rsid w:val="005F1BE0"/>
    <w:rsid w:val="0062410D"/>
    <w:rsid w:val="00647DE1"/>
    <w:rsid w:val="006516AC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C50B0"/>
    <w:rsid w:val="006D211D"/>
    <w:rsid w:val="006E41F8"/>
    <w:rsid w:val="006F0252"/>
    <w:rsid w:val="00705304"/>
    <w:rsid w:val="007136BE"/>
    <w:rsid w:val="00732C6C"/>
    <w:rsid w:val="00735FF2"/>
    <w:rsid w:val="007544C1"/>
    <w:rsid w:val="00763458"/>
    <w:rsid w:val="00770F3E"/>
    <w:rsid w:val="00794573"/>
    <w:rsid w:val="007B7219"/>
    <w:rsid w:val="007B7A24"/>
    <w:rsid w:val="007F2BF3"/>
    <w:rsid w:val="00801377"/>
    <w:rsid w:val="00822194"/>
    <w:rsid w:val="008358E1"/>
    <w:rsid w:val="008662E2"/>
    <w:rsid w:val="00891371"/>
    <w:rsid w:val="008938A4"/>
    <w:rsid w:val="008A4D92"/>
    <w:rsid w:val="008C46D7"/>
    <w:rsid w:val="008D3378"/>
    <w:rsid w:val="008D56F1"/>
    <w:rsid w:val="008E512E"/>
    <w:rsid w:val="008F2579"/>
    <w:rsid w:val="008F34C3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5D7C"/>
    <w:rsid w:val="00A16B91"/>
    <w:rsid w:val="00A237A7"/>
    <w:rsid w:val="00A244AC"/>
    <w:rsid w:val="00A249F0"/>
    <w:rsid w:val="00A32073"/>
    <w:rsid w:val="00A654F2"/>
    <w:rsid w:val="00A70FE9"/>
    <w:rsid w:val="00A87D9A"/>
    <w:rsid w:val="00A95308"/>
    <w:rsid w:val="00AA3FEC"/>
    <w:rsid w:val="00AA5A47"/>
    <w:rsid w:val="00AB2E9A"/>
    <w:rsid w:val="00AB516D"/>
    <w:rsid w:val="00AC0ACF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B82"/>
    <w:rsid w:val="00BF6DC7"/>
    <w:rsid w:val="00BF7E8E"/>
    <w:rsid w:val="00C33D01"/>
    <w:rsid w:val="00C36644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3B9"/>
    <w:rsid w:val="00D41F58"/>
    <w:rsid w:val="00D4512B"/>
    <w:rsid w:val="00D7367D"/>
    <w:rsid w:val="00D7683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72312"/>
    <w:rsid w:val="00E8499A"/>
    <w:rsid w:val="00EC2176"/>
    <w:rsid w:val="00ED7F34"/>
    <w:rsid w:val="00EE67AC"/>
    <w:rsid w:val="00F1233B"/>
    <w:rsid w:val="00F27F1A"/>
    <w:rsid w:val="00F450B2"/>
    <w:rsid w:val="00F51FC0"/>
    <w:rsid w:val="00F57665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47AB531C"/>
  <w15:docId w15:val="{632122C4-D0DC-49C8-BA64-7FF7AE53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  <w:style w:type="character" w:styleId="Funotenzeichen">
    <w:name w:val="footnote reference"/>
    <w:basedOn w:val="Absatz-Standardschriftart"/>
    <w:semiHidden/>
    <w:unhideWhenUsed/>
    <w:rsid w:val="000D5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19edad-3b3e-418f-949d-5ec84d395e78" xsi:nil="true"/>
    <lcf76f155ced4ddcb4097134ff3c332f xmlns="120941a3-14a1-48bd-b3aa-c9f040ad1d02">
      <Terms xmlns="http://schemas.microsoft.com/office/infopath/2007/PartnerControls"/>
    </lcf76f155ced4ddcb4097134ff3c332f>
    <SharedWithUsers xmlns="1719edad-3b3e-418f-949d-5ec84d395e78">
      <UserInfo>
        <DisplayName/>
        <AccountId xsi:nil="true"/>
        <AccountType/>
      </UserInfo>
    </SharedWithUsers>
    <MediaLengthInSeconds xmlns="120941a3-14a1-48bd-b3aa-c9f040ad1d0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DD459B0F62B7418348C682A2EBE494" ma:contentTypeVersion="16" ma:contentTypeDescription="Ein neues Dokument erstellen." ma:contentTypeScope="" ma:versionID="fab0674063e98b6e21ff223b9f2e3b58">
  <xsd:schema xmlns:xsd="http://www.w3.org/2001/XMLSchema" xmlns:xs="http://www.w3.org/2001/XMLSchema" xmlns:p="http://schemas.microsoft.com/office/2006/metadata/properties" xmlns:ns2="1719edad-3b3e-418f-949d-5ec84d395e78" xmlns:ns3="120941a3-14a1-48bd-b3aa-c9f040ad1d02" targetNamespace="http://schemas.microsoft.com/office/2006/metadata/properties" ma:root="true" ma:fieldsID="4812f2f0870edaf44ffadb452557207d" ns2:_="" ns3:_="">
    <xsd:import namespace="1719edad-3b3e-418f-949d-5ec84d395e78"/>
    <xsd:import namespace="120941a3-14a1-48bd-b3aa-c9f040ad1d0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edad-3b3e-418f-949d-5ec84d395e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f873044-1fea-4a50-b84a-bd3fda748a23}" ma:internalName="TaxCatchAll" ma:showField="CatchAllData" ma:web="1719edad-3b3e-418f-949d-5ec84d395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941a3-14a1-48bd-b3aa-c9f040ad1d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28BD5-7489-4282-950B-C45398C14D6C}">
  <ds:schemaRefs>
    <ds:schemaRef ds:uri="http://schemas.microsoft.com/sharepoint/v3"/>
    <ds:schemaRef ds:uri="http://purl.org/dc/terms/"/>
    <ds:schemaRef ds:uri="bf6e6616-dd2b-4ff1-b443-36fb569a5945"/>
    <ds:schemaRef ds:uri="http://schemas.microsoft.com/office/2006/documentManagement/types"/>
    <ds:schemaRef ds:uri="http://schemas.microsoft.com/office/infopath/2007/PartnerControls"/>
    <ds:schemaRef ds:uri="55eca2e1-6280-40a2-ab32-5cbfc343b3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1719edad-3b3e-418f-949d-5ec84d395e78"/>
    <ds:schemaRef ds:uri="120941a3-14a1-48bd-b3aa-c9f040ad1d02"/>
  </ds:schemaRefs>
</ds:datastoreItem>
</file>

<file path=customXml/itemProps2.xml><?xml version="1.0" encoding="utf-8"?>
<ds:datastoreItem xmlns:ds="http://schemas.openxmlformats.org/officeDocument/2006/customXml" ds:itemID="{4990704D-7FC1-48DD-B293-5AB3D8208D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6E5BD4-ABB1-49BD-B7EE-7A147C681B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89012-7B6D-4ABF-9865-A98BD1EF2665}"/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2008-04-16.dot</Template>
  <TotalTime>0</TotalTime>
  <Pages>1</Pages>
  <Words>117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Gerald Schmidt</cp:lastModifiedBy>
  <cp:revision>35</cp:revision>
  <cp:lastPrinted>2008-04-29T11:27:00Z</cp:lastPrinted>
  <dcterms:created xsi:type="dcterms:W3CDTF">2021-08-17T08:00:00Z</dcterms:created>
  <dcterms:modified xsi:type="dcterms:W3CDTF">2025-09-08T17:49:00Z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0x010100BADD459B0F62B7418348C682A2EBE494</vt:lpwstr>
  </property>
  <property fmtid="{D5CDD505-2E9C-101B-9397-08002B2CF9AE}" pid="5" name="MediaServiceImageTags">
    <vt:lpwstr/>
  </property>
  <property fmtid="{D5CDD505-2E9C-101B-9397-08002B2CF9AE}" pid="6" name="Order">
    <vt:r8>55042800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_dlc_DocIdItemGuid">
    <vt:lpwstr>0f7758be-610d-498e-b45d-46a17114e871</vt:lpwstr>
  </property>
</Properties>
</file>